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C09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RYNGESLE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E3C09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09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09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Ipswich into the lands</w:t>
      </w:r>
    </w:p>
    <w:p w:rsidR="00EE3C09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E3C09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21-236A)</w:t>
      </w:r>
    </w:p>
    <w:p w:rsidR="00EE3C09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09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C09" w:rsidRPr="00625E52" w:rsidRDefault="00EE3C09" w:rsidP="00EE3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DD5B8A" w:rsidRPr="00EE3C0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EE3C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C09" w:rsidRDefault="00EE3C09" w:rsidP="00564E3C">
      <w:pPr>
        <w:spacing w:after="0" w:line="240" w:lineRule="auto"/>
      </w:pPr>
      <w:r>
        <w:separator/>
      </w:r>
    </w:p>
  </w:endnote>
  <w:endnote w:type="continuationSeparator" w:id="0">
    <w:p w:rsidR="00EE3C09" w:rsidRDefault="00EE3C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3C09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C09" w:rsidRDefault="00EE3C09" w:rsidP="00564E3C">
      <w:pPr>
        <w:spacing w:after="0" w:line="240" w:lineRule="auto"/>
      </w:pPr>
      <w:r>
        <w:separator/>
      </w:r>
    </w:p>
  </w:footnote>
  <w:footnote w:type="continuationSeparator" w:id="0">
    <w:p w:rsidR="00EE3C09" w:rsidRDefault="00EE3C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09"/>
    <w:rsid w:val="00372DC6"/>
    <w:rsid w:val="00564E3C"/>
    <w:rsid w:val="0064591D"/>
    <w:rsid w:val="00DD5B8A"/>
    <w:rsid w:val="00EB41B8"/>
    <w:rsid w:val="00EE3C0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6ED79"/>
  <w15:chartTrackingRefBased/>
  <w15:docId w15:val="{4500A631-7F56-499F-AF8E-1025EDA4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2016-02-09T21:24:00Z</dcterms:created>
  <dcterms:modified xsi:type="dcterms:W3CDTF">2016-02-09T21:27:00Z</dcterms:modified>
</cp:coreProperties>
</file>